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86E34" w14:textId="77777777" w:rsidR="003A6CDC" w:rsidRDefault="003A6CDC" w:rsidP="003A6C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Baldwin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St.GEORGE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(fl.1409)</w:t>
      </w:r>
    </w:p>
    <w:p w14:paraId="2B088228" w14:textId="77777777" w:rsidR="003A6CDC" w:rsidRDefault="003A6CDC" w:rsidP="003A6CDC">
      <w:pPr>
        <w:rPr>
          <w:rFonts w:ascii="Times New Roman" w:hAnsi="Times New Roman" w:cs="Times New Roman"/>
          <w:sz w:val="24"/>
          <w:szCs w:val="24"/>
        </w:rPr>
      </w:pPr>
    </w:p>
    <w:p w14:paraId="0075F407" w14:textId="77777777" w:rsidR="003A6CDC" w:rsidRDefault="003A6CDC" w:rsidP="003A6CDC">
      <w:pPr>
        <w:rPr>
          <w:rFonts w:ascii="Times New Roman" w:hAnsi="Times New Roman" w:cs="Times New Roman"/>
          <w:sz w:val="24"/>
          <w:szCs w:val="24"/>
        </w:rPr>
      </w:pPr>
    </w:p>
    <w:p w14:paraId="481F6C8F" w14:textId="77777777" w:rsidR="003A6CDC" w:rsidRDefault="003A6CDC" w:rsidP="003A6C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Nov.1409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Cambridgeshire and Huntingdonshire.</w:t>
      </w:r>
    </w:p>
    <w:p w14:paraId="789496BE" w14:textId="77777777" w:rsidR="003A6CDC" w:rsidRDefault="003A6CDC" w:rsidP="003A6C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p.164)</w:t>
      </w:r>
    </w:p>
    <w:p w14:paraId="7767F8CC" w14:textId="77777777" w:rsidR="003A6CDC" w:rsidRDefault="003A6CDC" w:rsidP="003A6CDC">
      <w:pPr>
        <w:rPr>
          <w:rFonts w:ascii="Times New Roman" w:hAnsi="Times New Roman" w:cs="Times New Roman"/>
          <w:sz w:val="24"/>
          <w:szCs w:val="24"/>
        </w:rPr>
      </w:pPr>
    </w:p>
    <w:p w14:paraId="6AC09B06" w14:textId="77777777" w:rsidR="003A6CDC" w:rsidRDefault="003A6CDC" w:rsidP="003A6CDC">
      <w:pPr>
        <w:rPr>
          <w:rFonts w:ascii="Times New Roman" w:hAnsi="Times New Roman" w:cs="Times New Roman"/>
          <w:sz w:val="24"/>
          <w:szCs w:val="24"/>
        </w:rPr>
      </w:pPr>
    </w:p>
    <w:p w14:paraId="7A082B30" w14:textId="77777777" w:rsidR="003A6CDC" w:rsidRDefault="003A6CDC" w:rsidP="003A6C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July 2021</w:t>
      </w:r>
    </w:p>
    <w:p w14:paraId="7FB8BDF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1BECD" w14:textId="77777777" w:rsidR="003A6CDC" w:rsidRDefault="003A6CDC" w:rsidP="009139A6">
      <w:r>
        <w:separator/>
      </w:r>
    </w:p>
  </w:endnote>
  <w:endnote w:type="continuationSeparator" w:id="0">
    <w:p w14:paraId="4A9B8732" w14:textId="77777777" w:rsidR="003A6CDC" w:rsidRDefault="003A6C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3D0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3B86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344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D5093" w14:textId="77777777" w:rsidR="003A6CDC" w:rsidRDefault="003A6CDC" w:rsidP="009139A6">
      <w:r>
        <w:separator/>
      </w:r>
    </w:p>
  </w:footnote>
  <w:footnote w:type="continuationSeparator" w:id="0">
    <w:p w14:paraId="195008AF" w14:textId="77777777" w:rsidR="003A6CDC" w:rsidRDefault="003A6C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112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D1D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2C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CDC"/>
    <w:rsid w:val="000666E0"/>
    <w:rsid w:val="002510B7"/>
    <w:rsid w:val="003A6CD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92FBC"/>
  <w15:chartTrackingRefBased/>
  <w15:docId w15:val="{473B903D-5078-48C5-B6EA-69872C10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CD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2021-08-26T10:21:00Z</dcterms:created>
  <dcterms:modified xsi:type="dcterms:W3CDTF">2021-08-26T10:22:00Z</dcterms:modified>
</cp:coreProperties>
</file>